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C8" w:rsidRDefault="003E16C8" w:rsidP="003E16C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PHILIPS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3E16C8" w:rsidRDefault="003E16C8" w:rsidP="003E16C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Oakham, Rutland. Shoe maker. </w:t>
      </w:r>
    </w:p>
    <w:p w:rsidR="003E16C8" w:rsidRDefault="003E16C8" w:rsidP="003E16C8">
      <w:pPr>
        <w:rPr>
          <w:rFonts w:ascii="Times New Roman" w:eastAsia="Calibri" w:hAnsi="Times New Roman" w:cs="Times New Roman"/>
        </w:rPr>
      </w:pPr>
    </w:p>
    <w:p w:rsidR="003E16C8" w:rsidRDefault="003E16C8" w:rsidP="003E16C8">
      <w:pPr>
        <w:rPr>
          <w:rFonts w:ascii="Times New Roman" w:eastAsia="Calibri" w:hAnsi="Times New Roman" w:cs="Times New Roman"/>
        </w:rPr>
      </w:pPr>
    </w:p>
    <w:p w:rsidR="003E16C8" w:rsidRDefault="003E16C8" w:rsidP="003E16C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William Broun, Sheriff of Rutland(q.v.), brought a plaint of debt against him </w:t>
      </w:r>
    </w:p>
    <w:p w:rsidR="003E16C8" w:rsidRDefault="003E16C8" w:rsidP="003E16C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</w:rPr>
        <w:t>Evercroft</w:t>
      </w:r>
      <w:proofErr w:type="spellEnd"/>
      <w:r>
        <w:rPr>
          <w:rFonts w:ascii="Times New Roman" w:eastAsia="Calibri" w:hAnsi="Times New Roman" w:cs="Times New Roman"/>
        </w:rPr>
        <w:t xml:space="preserve"> of Oakham(q.v.).</w:t>
      </w:r>
    </w:p>
    <w:p w:rsidR="003E16C8" w:rsidRDefault="003E16C8" w:rsidP="003E16C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3E16C8" w:rsidRDefault="003E16C8" w:rsidP="003E16C8">
      <w:pPr>
        <w:rPr>
          <w:rFonts w:ascii="Times New Roman" w:eastAsia="Calibri" w:hAnsi="Times New Roman" w:cs="Times New Roman"/>
        </w:rPr>
      </w:pPr>
    </w:p>
    <w:p w:rsidR="003E16C8" w:rsidRDefault="003E16C8" w:rsidP="003E16C8">
      <w:pPr>
        <w:rPr>
          <w:rFonts w:ascii="Times New Roman" w:eastAsia="Calibri" w:hAnsi="Times New Roman" w:cs="Times New Roman"/>
        </w:rPr>
      </w:pPr>
    </w:p>
    <w:p w:rsidR="003E16C8" w:rsidRDefault="003E16C8" w:rsidP="003E16C8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</w:rPr>
        <w:t>28 April 2017</w:t>
      </w:r>
    </w:p>
    <w:p w:rsidR="006B2F86" w:rsidRPr="00E71FC3" w:rsidRDefault="003E16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6C8" w:rsidRDefault="003E16C8" w:rsidP="00E71FC3">
      <w:r>
        <w:separator/>
      </w:r>
    </w:p>
  </w:endnote>
  <w:endnote w:type="continuationSeparator" w:id="0">
    <w:p w:rsidR="003E16C8" w:rsidRDefault="003E16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6C8" w:rsidRDefault="003E16C8" w:rsidP="00E71FC3">
      <w:r>
        <w:separator/>
      </w:r>
    </w:p>
  </w:footnote>
  <w:footnote w:type="continuationSeparator" w:id="0">
    <w:p w:rsidR="003E16C8" w:rsidRDefault="003E16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C8"/>
    <w:rsid w:val="001A7C09"/>
    <w:rsid w:val="003E16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6B0B4-75A9-4C11-8562-99A8F7B9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E16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2017-05-02T20:58:00Z</dcterms:created>
  <dcterms:modified xsi:type="dcterms:W3CDTF">2017-05-02T20:58:00Z</dcterms:modified>
</cp:coreProperties>
</file>